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S2-2300211</w:t>
        </w:r>
      </w:fldSimple>
    </w:p>
    <w:p w14:paraId="7CB45193" w14:textId="77777777" w:rsidR="001E41F3" w:rsidRDefault="000F5B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5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5B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5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5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Key Issue #9: Analytic ID that supports location accuracy estimate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4E856" w:rsidR="001E41F3" w:rsidRDefault="005F3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5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5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7DFA" w14:textId="77777777" w:rsidR="001E41F3" w:rsidRDefault="003D6803">
            <w:pPr>
              <w:pStyle w:val="CRCoverPage"/>
              <w:spacing w:after="0"/>
              <w:ind w:left="100"/>
              <w:rPr>
                <w:rStyle w:val="abstractlabel"/>
              </w:rPr>
            </w:pPr>
            <w:r>
              <w:rPr>
                <w:noProof/>
              </w:rPr>
              <w:t xml:space="preserve">The </w:t>
            </w:r>
            <w:r>
              <w:rPr>
                <w:rStyle w:val="abstractlabel"/>
              </w:rPr>
              <w:t>key issue #9 conclusions in TR 23.700-81 contain the following:</w:t>
            </w:r>
          </w:p>
          <w:p w14:paraId="34221F52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509A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The following use cases will be addressed in normative work:</w:t>
            </w:r>
          </w:p>
          <w:p w14:paraId="0176689B" w14:textId="6FBDEB68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3697A753" w14:textId="77777777" w:rsidR="003D6803" w:rsidRPr="003D6803" w:rsidRDefault="003D6803" w:rsidP="003D6803">
            <w:pPr>
              <w:pStyle w:val="B1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NWDAF supports the following new Analytics IDs:</w:t>
            </w:r>
          </w:p>
          <w:p w14:paraId="330325AE" w14:textId="60B5010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1AC961B9" w14:textId="7777777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Analytic ID that supports location accuracy estimate use case.</w:t>
            </w:r>
          </w:p>
          <w:p w14:paraId="3AB6C40F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1:</w:t>
            </w:r>
            <w:r w:rsidRPr="003D6803">
              <w:rPr>
                <w:i/>
                <w:iCs/>
              </w:rPr>
              <w:tab/>
              <w:t>That new Analytics IDs to support these use cases are required (instead of enhancing Analytics IDs) will be confirmed during normative work.</w:t>
            </w:r>
          </w:p>
          <w:p w14:paraId="7D774150" w14:textId="77777777" w:rsidR="003D6803" w:rsidRPr="003D6803" w:rsidRDefault="003D680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D6803">
              <w:rPr>
                <w:i/>
                <w:iCs/>
                <w:noProof/>
              </w:rPr>
              <w:t>…</w:t>
            </w:r>
          </w:p>
          <w:p w14:paraId="63119F95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To benefit LCS system, the NWDAF provides a new analytic ID with location accuracy estimates as required by the conclusions of the eLCS-Ph3 study.</w:t>
            </w:r>
          </w:p>
          <w:p w14:paraId="36240B58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6:</w:t>
            </w:r>
            <w:r w:rsidRPr="003D6803">
              <w:rPr>
                <w:i/>
                <w:iCs/>
              </w:rPr>
              <w:tab/>
            </w:r>
            <w:r w:rsidRPr="003D6803">
              <w:rPr>
                <w:rFonts w:eastAsia="DengXian"/>
                <w:i/>
                <w:iCs/>
              </w:rPr>
              <w:t>The FS_eLCS_ph3 in TR 23.700-71 [30] contains a conclusion for Key Issue 4 to use this analytics.</w:t>
            </w:r>
          </w:p>
          <w:p w14:paraId="2079610B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0BBF3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 w:rsidRPr="00E228F7">
              <w:rPr>
                <w:rFonts w:eastAsia="DengXian"/>
              </w:rPr>
              <w:t>Solution #5</w:t>
            </w:r>
            <w:r>
              <w:rPr>
                <w:rFonts w:eastAsia="DengXian"/>
              </w:rPr>
              <w:t>9 ("</w:t>
            </w:r>
            <w:r w:rsidRPr="00E228F7">
              <w:rPr>
                <w:rFonts w:eastAsia="DengXian"/>
              </w:rPr>
              <w:t>Enhancement of NWDAF with location accuracy prediction</w:t>
            </w:r>
            <w:r>
              <w:rPr>
                <w:rFonts w:eastAsia="DengXian"/>
              </w:rPr>
              <w:t>") contains more related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B967B" w:rsidR="001E41F3" w:rsidRDefault="00C4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An Analytic ID that supports location accuracy estimates, as required by key issue #9 conclusions in TR 23.700-81, is being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6BAE1" w:rsidR="001E41F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Analytic ID that supports location accuracy estimates, as required by the conclusions of FS_eNA_Ph3 and </w:t>
            </w:r>
            <w:r w:rsidRPr="003D6803">
              <w:rPr>
                <w:rStyle w:val="abstractlabel"/>
              </w:rPr>
              <w:t>FS_eLCS_ph3</w:t>
            </w:r>
            <w:r>
              <w:rPr>
                <w:rStyle w:val="abstractlabel"/>
              </w:rPr>
              <w:t>,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1B7179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4EC9BEC3" w14:textId="77777777" w:rsidR="00A423BF" w:rsidRDefault="00A423BF" w:rsidP="00A423BF">
      <w:pPr>
        <w:pStyle w:val="Heading2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t>6.x</w:t>
      </w:r>
      <w:r>
        <w:tab/>
        <w:t>Location Accuracy Analytics</w:t>
      </w:r>
    </w:p>
    <w:p w14:paraId="2CA82950" w14:textId="77777777" w:rsidR="00A423BF" w:rsidRDefault="00A423BF" w:rsidP="00A423BF">
      <w:pPr>
        <w:pStyle w:val="Heading3"/>
      </w:pPr>
      <w:bookmarkStart w:id="8" w:name="_Toc114572153"/>
      <w:r>
        <w:t>6.x.1</w:t>
      </w:r>
      <w:r>
        <w:tab/>
        <w:t>General</w:t>
      </w:r>
      <w:bookmarkEnd w:id="8"/>
    </w:p>
    <w:p w14:paraId="4A45C02C" w14:textId="65F34677" w:rsidR="00A423BF" w:rsidRDefault="00A423BF" w:rsidP="00A423BF">
      <w:r>
        <w:t>This clause specifies how an NWDAF can provide Location Accuracy Analytics which provides analytics for LCS QoS accuracy to an analytics consumer such as LMF.</w:t>
      </w:r>
    </w:p>
    <w:p w14:paraId="70EA3737" w14:textId="77777777" w:rsidR="00A423BF" w:rsidRDefault="00A423BF" w:rsidP="00A423BF">
      <w:r>
        <w:t>The Location Accuracy Analytics provides one or a combination of the following information:</w:t>
      </w:r>
    </w:p>
    <w:p w14:paraId="64553403" w14:textId="5B8BF4DF" w:rsidR="00A423BF" w:rsidRDefault="00A423BF" w:rsidP="00A423BF">
      <w:pPr>
        <w:pStyle w:val="B1"/>
      </w:pPr>
      <w:r>
        <w:t>-</w:t>
      </w:r>
      <w:r>
        <w:tab/>
        <w:t>location accuracy (</w:t>
      </w:r>
      <w:r w:rsidR="001646CB">
        <w:t>horizontal mandatory and optional vertical</w:t>
      </w:r>
      <w:r>
        <w:t>)</w:t>
      </w:r>
    </w:p>
    <w:p w14:paraId="33B93AD2" w14:textId="7E8928A4" w:rsidR="00A423BF" w:rsidRDefault="00A423BF" w:rsidP="00A423BF">
      <w:pPr>
        <w:pStyle w:val="B1"/>
      </w:pPr>
      <w:r>
        <w:t>-</w:t>
      </w:r>
      <w:r>
        <w:tab/>
        <w:t>Indication on whether a UE is indoor or outdoor when a location measurement is made (optional)</w:t>
      </w:r>
    </w:p>
    <w:p w14:paraId="6EE91662" w14:textId="54E05F2B" w:rsidR="003F281C" w:rsidRDefault="003F281C" w:rsidP="00A423BF">
      <w:pPr>
        <w:pStyle w:val="B1"/>
      </w:pPr>
      <w:r>
        <w:t>-</w:t>
      </w:r>
      <w:r>
        <w:tab/>
        <w:t>Applicable area for location accuracy prediction (optional)</w:t>
      </w:r>
    </w:p>
    <w:p w14:paraId="64125B0F" w14:textId="1B1024CE" w:rsidR="00A423BF" w:rsidRDefault="00A423BF" w:rsidP="00A423BF">
      <w:pPr>
        <w:pStyle w:val="B1"/>
      </w:pPr>
      <w:r>
        <w:t>-</w:t>
      </w:r>
      <w:r>
        <w:tab/>
      </w:r>
      <w:r w:rsidR="005968F9">
        <w:t xml:space="preserve">requested </w:t>
      </w:r>
      <w:r w:rsidR="003F281C">
        <w:t>Confidence of location accuracy prediction</w:t>
      </w:r>
      <w:r w:rsidR="005968F9">
        <w:t xml:space="preserve"> (optional)</w:t>
      </w:r>
      <w:r>
        <w:t>.</w:t>
      </w:r>
    </w:p>
    <w:p w14:paraId="36887B04" w14:textId="77777777" w:rsidR="00A423BF" w:rsidRDefault="00A423BF" w:rsidP="00A423BF">
      <w:r>
        <w:t>The consumer of these analytics shall indicate in the request or subscription:</w:t>
      </w:r>
    </w:p>
    <w:p w14:paraId="2CE40FB6" w14:textId="77777777" w:rsidR="00A423BF" w:rsidRDefault="00A423BF" w:rsidP="00A423BF">
      <w:pPr>
        <w:pStyle w:val="B1"/>
      </w:pPr>
      <w:r>
        <w:t>-</w:t>
      </w:r>
      <w:r>
        <w:tab/>
        <w:t>Analytics ID = "Location Accuracy";</w:t>
      </w:r>
    </w:p>
    <w:p w14:paraId="443B88FE" w14:textId="0A5DA748" w:rsidR="00A423BF" w:rsidRDefault="00A423BF" w:rsidP="00A423BF">
      <w:pPr>
        <w:pStyle w:val="B1"/>
      </w:pPr>
      <w:r>
        <w:t>-</w:t>
      </w:r>
      <w:r>
        <w:tab/>
        <w:t>Target of Analytics Reporting: "any UE";</w:t>
      </w:r>
    </w:p>
    <w:p w14:paraId="45E71A65" w14:textId="6C43C3D9" w:rsidR="005968F9" w:rsidRDefault="005968F9" w:rsidP="00A423BF">
      <w:pPr>
        <w:pStyle w:val="B1"/>
      </w:pPr>
      <w:r>
        <w:t>-</w:t>
      </w:r>
      <w:r>
        <w:tab/>
        <w:t>Location</w:t>
      </w:r>
      <w:r w:rsidR="001646CB">
        <w:t xml:space="preserve"> (horizontal and optional vertical)</w:t>
      </w:r>
      <w:r>
        <w:t xml:space="preserve"> or area of interest;</w:t>
      </w:r>
    </w:p>
    <w:p w14:paraId="75C5D79F" w14:textId="6620D2EC" w:rsidR="005968F9" w:rsidRDefault="005968F9" w:rsidP="00A423BF">
      <w:pPr>
        <w:pStyle w:val="B1"/>
      </w:pPr>
      <w:r>
        <w:t>-</w:t>
      </w:r>
      <w:r>
        <w:tab/>
      </w:r>
      <w:proofErr w:type="spellStart"/>
      <w:r>
        <w:t>Meassurement</w:t>
      </w:r>
      <w:proofErr w:type="spellEnd"/>
      <w:r>
        <w:t xml:space="preserve"> method</w:t>
      </w:r>
      <w:r w:rsidR="00B608B3">
        <w:t>;</w:t>
      </w:r>
    </w:p>
    <w:p w14:paraId="14489A4D" w14:textId="698F5B44" w:rsidR="00B608B3" w:rsidRDefault="00B608B3" w:rsidP="00A423BF">
      <w:pPr>
        <w:pStyle w:val="B1"/>
      </w:pPr>
      <w:r>
        <w:t>-</w:t>
      </w:r>
      <w:r>
        <w:tab/>
      </w:r>
      <w:r w:rsidRPr="00B608B3">
        <w:t>An Analytics target period indicates the time period over which the statistics or predictions are requested.</w:t>
      </w:r>
    </w:p>
    <w:p w14:paraId="6D0CAA78" w14:textId="77777777" w:rsidR="00A423BF" w:rsidRPr="005D2CF1" w:rsidRDefault="00A423BF" w:rsidP="00A423BF">
      <w:pPr>
        <w:pStyle w:val="FP"/>
        <w:rPr>
          <w:lang w:eastAsia="zh-CN"/>
        </w:rPr>
      </w:pPr>
    </w:p>
    <w:p w14:paraId="19F4AF6A" w14:textId="77777777" w:rsidR="00A423BF" w:rsidRDefault="00A423BF" w:rsidP="00A423BF">
      <w:pPr>
        <w:pStyle w:val="Heading3"/>
      </w:pPr>
      <w:bookmarkStart w:id="9" w:name="_Toc114572154"/>
      <w:r>
        <w:t>6.x.2</w:t>
      </w:r>
      <w:r>
        <w:tab/>
        <w:t>Input Data</w:t>
      </w:r>
      <w:bookmarkEnd w:id="9"/>
    </w:p>
    <w:p w14:paraId="53B27BB1" w14:textId="3B0156DE" w:rsidR="005968F9" w:rsidRPr="00E228F7" w:rsidRDefault="005968F9" w:rsidP="005968F9">
      <w:pPr>
        <w:rPr>
          <w:rFonts w:eastAsia="DengXian"/>
        </w:rPr>
      </w:pPr>
      <w:r w:rsidRPr="00E228F7">
        <w:rPr>
          <w:rFonts w:eastAsia="DengXian"/>
        </w:rPr>
        <w:t xml:space="preserve">A training should be first performed </w:t>
      </w:r>
      <w:r>
        <w:rPr>
          <w:rFonts w:eastAsia="DengXian"/>
        </w:rPr>
        <w:t>with</w:t>
      </w:r>
      <w:r w:rsidRPr="00E228F7">
        <w:rPr>
          <w:rFonts w:eastAsia="DengXian"/>
        </w:rPr>
        <w:t xml:space="preserve"> </w:t>
      </w:r>
      <w:r>
        <w:rPr>
          <w:rFonts w:eastAsia="DengXian"/>
        </w:rPr>
        <w:t xml:space="preserve">correlated </w:t>
      </w:r>
      <w:r w:rsidRPr="00E228F7">
        <w:rPr>
          <w:rFonts w:eastAsia="DengXian"/>
        </w:rPr>
        <w:t>positioning estimate</w:t>
      </w:r>
      <w:r>
        <w:rPr>
          <w:rFonts w:eastAsia="DengXian"/>
        </w:rPr>
        <w:t>s obtained</w:t>
      </w:r>
      <w:r w:rsidRPr="00E228F7">
        <w:rPr>
          <w:rFonts w:eastAsia="DengXian"/>
        </w:rPr>
        <w:t xml:space="preserve"> by two positioning methods, one of them (e.g. GPS information) used as ground truth to evaluate the accuracy of the other, see Table 6.</w:t>
      </w:r>
      <w:r>
        <w:rPr>
          <w:rFonts w:eastAsia="DengXian"/>
        </w:rPr>
        <w:t>x</w:t>
      </w:r>
      <w:r w:rsidRPr="00E228F7">
        <w:rPr>
          <w:rFonts w:eastAsia="DengXian"/>
        </w:rPr>
        <w:t>.</w:t>
      </w:r>
      <w:r>
        <w:rPr>
          <w:rFonts w:eastAsia="DengXian"/>
        </w:rPr>
        <w:t>2</w:t>
      </w:r>
      <w:r w:rsidRPr="00E228F7">
        <w:rPr>
          <w:rFonts w:eastAsia="DengXian"/>
        </w:rPr>
        <w:t>-1.</w:t>
      </w:r>
    </w:p>
    <w:p w14:paraId="4984A2E9" w14:textId="61D2E9D8" w:rsidR="00A423BF" w:rsidRDefault="00A423BF" w:rsidP="00A423BF">
      <w:pPr>
        <w:pStyle w:val="TH"/>
      </w:pPr>
      <w:r>
        <w:t xml:space="preserve">Table 6.x.2-1: </w:t>
      </w:r>
      <w:r w:rsidR="005968F9">
        <w:t xml:space="preserve">Data Collected by NWDAF for </w:t>
      </w:r>
      <w:r>
        <w:t xml:space="preserve">Location </w:t>
      </w:r>
      <w:r w:rsidR="00B608B3">
        <w:t>Accuracy</w:t>
      </w:r>
      <w:r>
        <w:t xml:space="preserve"> </w:t>
      </w:r>
      <w:r w:rsidR="00B608B3">
        <w:t>Analytics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1168"/>
        <w:gridCol w:w="5332"/>
      </w:tblGrid>
      <w:tr w:rsidR="005968F9" w:rsidRPr="00E228F7" w14:paraId="5F9A89BF" w14:textId="77777777" w:rsidTr="005968F9">
        <w:trPr>
          <w:trHeight w:val="201"/>
          <w:jc w:val="center"/>
        </w:trPr>
        <w:tc>
          <w:tcPr>
            <w:tcW w:w="2993" w:type="dxa"/>
          </w:tcPr>
          <w:p w14:paraId="6779F9DB" w14:textId="77777777" w:rsidR="005968F9" w:rsidRPr="00E228F7" w:rsidRDefault="005968F9" w:rsidP="002331B5">
            <w:pPr>
              <w:pStyle w:val="TAH"/>
            </w:pPr>
            <w:r w:rsidRPr="00E228F7">
              <w:t>Information</w:t>
            </w:r>
          </w:p>
        </w:tc>
        <w:tc>
          <w:tcPr>
            <w:tcW w:w="1168" w:type="dxa"/>
          </w:tcPr>
          <w:p w14:paraId="4D732EEF" w14:textId="77777777" w:rsidR="005968F9" w:rsidRPr="00E228F7" w:rsidRDefault="005968F9" w:rsidP="002331B5">
            <w:pPr>
              <w:pStyle w:val="TAH"/>
            </w:pPr>
            <w:r w:rsidRPr="00E228F7">
              <w:t>Source</w:t>
            </w:r>
          </w:p>
        </w:tc>
        <w:tc>
          <w:tcPr>
            <w:tcW w:w="5332" w:type="dxa"/>
          </w:tcPr>
          <w:p w14:paraId="56DC61A3" w14:textId="77777777" w:rsidR="005968F9" w:rsidRPr="00E228F7" w:rsidRDefault="005968F9" w:rsidP="002331B5">
            <w:pPr>
              <w:pStyle w:val="TAH"/>
            </w:pPr>
            <w:r w:rsidRPr="00E228F7">
              <w:t>Description</w:t>
            </w:r>
          </w:p>
        </w:tc>
      </w:tr>
      <w:tr w:rsidR="005968F9" w:rsidRPr="00E228F7" w14:paraId="291BB02D" w14:textId="77777777" w:rsidTr="005968F9">
        <w:trPr>
          <w:trHeight w:val="493"/>
          <w:jc w:val="center"/>
        </w:trPr>
        <w:tc>
          <w:tcPr>
            <w:tcW w:w="2993" w:type="dxa"/>
          </w:tcPr>
          <w:p w14:paraId="46A354EE" w14:textId="23EF7C42" w:rsidR="005968F9" w:rsidRPr="00E228F7" w:rsidRDefault="00B457F9" w:rsidP="002331B5">
            <w:pPr>
              <w:pStyle w:val="TAL"/>
              <w:rPr>
                <w:rFonts w:eastAsia="MS Mincho"/>
              </w:rPr>
            </w:pPr>
            <w:r>
              <w:t xml:space="preserve">(horizontal and optional vertical) </w:t>
            </w:r>
            <w:r w:rsidR="005968F9" w:rsidRPr="00E228F7">
              <w:t>UE location determined by two positioning methods</w:t>
            </w:r>
          </w:p>
        </w:tc>
        <w:tc>
          <w:tcPr>
            <w:tcW w:w="1168" w:type="dxa"/>
          </w:tcPr>
          <w:p w14:paraId="02FE018F" w14:textId="77777777" w:rsidR="005968F9" w:rsidRPr="00E228F7" w:rsidRDefault="005968F9" w:rsidP="002331B5">
            <w:pPr>
              <w:pStyle w:val="TAC"/>
            </w:pPr>
            <w:r w:rsidRPr="00E228F7">
              <w:t>LMF, OAM (via MDT),</w:t>
            </w:r>
          </w:p>
        </w:tc>
        <w:tc>
          <w:tcPr>
            <w:tcW w:w="5332" w:type="dxa"/>
          </w:tcPr>
          <w:p w14:paraId="658E8F48" w14:textId="77777777" w:rsidR="005968F9" w:rsidRPr="00E228F7" w:rsidRDefault="005968F9" w:rsidP="002331B5">
            <w:pPr>
              <w:pStyle w:val="TAL"/>
            </w:pPr>
            <w:r w:rsidRPr="00E228F7">
              <w:t>UE location as estimated by the LMF with the selected localization method.</w:t>
            </w:r>
          </w:p>
        </w:tc>
      </w:tr>
      <w:tr w:rsidR="005968F9" w:rsidRPr="00E228F7" w14:paraId="389A081D" w14:textId="77777777" w:rsidTr="005968F9">
        <w:trPr>
          <w:trHeight w:val="493"/>
          <w:jc w:val="center"/>
        </w:trPr>
        <w:tc>
          <w:tcPr>
            <w:tcW w:w="2993" w:type="dxa"/>
          </w:tcPr>
          <w:p w14:paraId="264271DC" w14:textId="77777777" w:rsidR="005968F9" w:rsidRPr="00E228F7" w:rsidRDefault="005968F9" w:rsidP="002331B5">
            <w:pPr>
              <w:pStyle w:val="TAL"/>
            </w:pPr>
            <w:r w:rsidRPr="00E228F7">
              <w:t>UE ID</w:t>
            </w:r>
          </w:p>
        </w:tc>
        <w:tc>
          <w:tcPr>
            <w:tcW w:w="1168" w:type="dxa"/>
          </w:tcPr>
          <w:p w14:paraId="5E16D1A6" w14:textId="77777777" w:rsidR="005968F9" w:rsidRPr="00E228F7" w:rsidRDefault="005968F9" w:rsidP="002331B5">
            <w:pPr>
              <w:pStyle w:val="TAC"/>
            </w:pPr>
            <w:r w:rsidRPr="00E228F7">
              <w:t>LMF, OAM (via MDT),</w:t>
            </w:r>
          </w:p>
        </w:tc>
        <w:tc>
          <w:tcPr>
            <w:tcW w:w="5332" w:type="dxa"/>
          </w:tcPr>
          <w:p w14:paraId="2C75A725" w14:textId="77777777" w:rsidR="005968F9" w:rsidRPr="00E228F7" w:rsidRDefault="005968F9" w:rsidP="002331B5">
            <w:pPr>
              <w:pStyle w:val="TAL"/>
            </w:pPr>
            <w:r w:rsidRPr="00E228F7">
              <w:t>UE identifier.</w:t>
            </w:r>
          </w:p>
        </w:tc>
      </w:tr>
      <w:tr w:rsidR="005968F9" w:rsidRPr="00E228F7" w14:paraId="6D2CDE42" w14:textId="77777777" w:rsidTr="005968F9">
        <w:trPr>
          <w:trHeight w:val="833"/>
          <w:jc w:val="center"/>
        </w:trPr>
        <w:tc>
          <w:tcPr>
            <w:tcW w:w="2993" w:type="dxa"/>
          </w:tcPr>
          <w:p w14:paraId="083619EE" w14:textId="77777777" w:rsidR="005968F9" w:rsidRPr="00E228F7" w:rsidRDefault="005968F9" w:rsidP="002331B5">
            <w:pPr>
              <w:pStyle w:val="TAL"/>
            </w:pPr>
            <w:r w:rsidRPr="00E228F7">
              <w:t>Location methods/Assistance Data</w:t>
            </w:r>
          </w:p>
        </w:tc>
        <w:tc>
          <w:tcPr>
            <w:tcW w:w="1168" w:type="dxa"/>
          </w:tcPr>
          <w:p w14:paraId="1E8D6753" w14:textId="77777777" w:rsidR="005968F9" w:rsidRPr="00E228F7" w:rsidRDefault="005968F9" w:rsidP="002331B5">
            <w:pPr>
              <w:pStyle w:val="TAC"/>
            </w:pPr>
            <w:r w:rsidRPr="00E228F7">
              <w:t xml:space="preserve">LMF, OAM (via MDT), </w:t>
            </w:r>
          </w:p>
        </w:tc>
        <w:tc>
          <w:tcPr>
            <w:tcW w:w="5332" w:type="dxa"/>
          </w:tcPr>
          <w:p w14:paraId="31C1A6E8" w14:textId="77777777" w:rsidR="005968F9" w:rsidRPr="00E228F7" w:rsidRDefault="005968F9" w:rsidP="002331B5">
            <w:pPr>
              <w:pStyle w:val="TAL"/>
            </w:pPr>
            <w:r w:rsidRPr="00E228F7">
              <w:t>Selected location method and corresponding parameters.</w:t>
            </w:r>
          </w:p>
        </w:tc>
      </w:tr>
      <w:tr w:rsidR="005968F9" w:rsidRPr="00E228F7" w14:paraId="746F3380" w14:textId="77777777" w:rsidTr="005968F9">
        <w:trPr>
          <w:trHeight w:val="619"/>
          <w:jc w:val="center"/>
        </w:trPr>
        <w:tc>
          <w:tcPr>
            <w:tcW w:w="2993" w:type="dxa"/>
          </w:tcPr>
          <w:p w14:paraId="6D576ADB" w14:textId="77777777" w:rsidR="005968F9" w:rsidRPr="00E228F7" w:rsidRDefault="005968F9" w:rsidP="002331B5">
            <w:pPr>
              <w:pStyle w:val="TAL"/>
            </w:pPr>
            <w:r w:rsidRPr="00E228F7">
              <w:t xml:space="preserve">Area </w:t>
            </w:r>
          </w:p>
        </w:tc>
        <w:tc>
          <w:tcPr>
            <w:tcW w:w="1168" w:type="dxa"/>
          </w:tcPr>
          <w:p w14:paraId="4DAB4E84" w14:textId="77777777" w:rsidR="005968F9" w:rsidRPr="00E228F7" w:rsidRDefault="005968F9" w:rsidP="002331B5">
            <w:pPr>
              <w:pStyle w:val="TAC"/>
            </w:pPr>
            <w:r w:rsidRPr="00E228F7">
              <w:t>LMF</w:t>
            </w:r>
          </w:p>
        </w:tc>
        <w:tc>
          <w:tcPr>
            <w:tcW w:w="5332" w:type="dxa"/>
          </w:tcPr>
          <w:p w14:paraId="3FEFFAA4" w14:textId="77777777" w:rsidR="005968F9" w:rsidRPr="00E228F7" w:rsidRDefault="005968F9" w:rsidP="002331B5">
            <w:pPr>
              <w:pStyle w:val="TAL"/>
            </w:pPr>
            <w:r w:rsidRPr="00E228F7">
              <w:t>The region of interest where the UE is located (e.g. could be list of cell IDs).</w:t>
            </w:r>
          </w:p>
        </w:tc>
      </w:tr>
      <w:tr w:rsidR="005968F9" w:rsidRPr="00E228F7" w14:paraId="6CEBC845" w14:textId="77777777" w:rsidTr="005968F9">
        <w:trPr>
          <w:trHeight w:val="619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B21B" w14:textId="77777777" w:rsidR="005968F9" w:rsidRPr="00E228F7" w:rsidRDefault="005968F9" w:rsidP="002331B5">
            <w:pPr>
              <w:pStyle w:val="TAL"/>
            </w:pPr>
            <w:r w:rsidRPr="00E228F7">
              <w:t>Indoor/outdoor indication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9258" w14:textId="77777777" w:rsidR="005968F9" w:rsidRPr="00E228F7" w:rsidRDefault="005968F9" w:rsidP="002331B5">
            <w:pPr>
              <w:pStyle w:val="TAC"/>
            </w:pPr>
            <w:r w:rsidRPr="00E228F7">
              <w:t>LMF 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2052" w14:textId="77777777" w:rsidR="005968F9" w:rsidRPr="00E228F7" w:rsidRDefault="005968F9" w:rsidP="002331B5">
            <w:pPr>
              <w:pStyle w:val="TAL"/>
            </w:pPr>
            <w:r w:rsidRPr="00E228F7">
              <w:t>Indication of indoor/outdoor when LMF can distinguish indoor/outdoor environment. </w:t>
            </w:r>
          </w:p>
        </w:tc>
      </w:tr>
    </w:tbl>
    <w:p w14:paraId="114D6C3F" w14:textId="77777777" w:rsidR="00A423BF" w:rsidRPr="005D2CF1" w:rsidRDefault="00A423BF" w:rsidP="00A423BF">
      <w:pPr>
        <w:pStyle w:val="FP"/>
        <w:rPr>
          <w:lang w:eastAsia="zh-CN"/>
        </w:rPr>
      </w:pPr>
    </w:p>
    <w:p w14:paraId="623E7A10" w14:textId="77777777" w:rsidR="00A423BF" w:rsidRDefault="00A423BF" w:rsidP="00A423BF">
      <w:pPr>
        <w:pStyle w:val="Heading3"/>
      </w:pPr>
      <w:bookmarkStart w:id="10" w:name="_Toc114572155"/>
      <w:r>
        <w:t>6.x.3</w:t>
      </w:r>
      <w:r>
        <w:tab/>
        <w:t>Output Analytics</w:t>
      </w:r>
      <w:bookmarkEnd w:id="10"/>
    </w:p>
    <w:p w14:paraId="11DD951A" w14:textId="77777777" w:rsidR="00A423BF" w:rsidRDefault="00A423BF" w:rsidP="00A423BF">
      <w:r>
        <w:t>The Location Accuracy analytics are shown in table 6.x.3-1 and table 6.x.3-2.</w:t>
      </w:r>
    </w:p>
    <w:p w14:paraId="7CADBF63" w14:textId="77777777" w:rsidR="00A423BF" w:rsidRDefault="00A423BF" w:rsidP="00A423BF">
      <w:pPr>
        <w:pStyle w:val="TH"/>
      </w:pPr>
      <w:r>
        <w:lastRenderedPageBreak/>
        <w:t>Table 6.x.3-1: Location Accuracy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7147"/>
      </w:tblGrid>
      <w:tr w:rsidR="00A423BF" w:rsidRPr="00935C9B" w14:paraId="3D1BFBE2" w14:textId="77777777" w:rsidTr="00B608B3">
        <w:tc>
          <w:tcPr>
            <w:tcW w:w="2482" w:type="dxa"/>
            <w:shd w:val="clear" w:color="auto" w:fill="auto"/>
          </w:tcPr>
          <w:p w14:paraId="30943AF7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35C9B">
              <w:rPr>
                <w:rFonts w:ascii="Arial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7147" w:type="dxa"/>
            <w:shd w:val="clear" w:color="auto" w:fill="auto"/>
          </w:tcPr>
          <w:p w14:paraId="41A6F544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35C9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A423BF" w:rsidRPr="00935C9B" w14:paraId="470192F0" w14:textId="77777777" w:rsidTr="00B608B3">
        <w:tc>
          <w:tcPr>
            <w:tcW w:w="2482" w:type="dxa"/>
            <w:shd w:val="clear" w:color="auto" w:fill="auto"/>
          </w:tcPr>
          <w:p w14:paraId="759AE032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 xml:space="preserve">List of </w:t>
            </w:r>
            <w:r>
              <w:rPr>
                <w:rFonts w:ascii="Arial" w:hAnsi="Arial"/>
                <w:sz w:val="18"/>
                <w:lang w:eastAsia="en-GB"/>
              </w:rPr>
              <w:t xml:space="preserve">Location </w:t>
            </w:r>
            <w:r w:rsidRPr="00935C9B">
              <w:rPr>
                <w:rFonts w:ascii="Arial" w:hAnsi="Arial"/>
                <w:sz w:val="18"/>
                <w:lang w:eastAsia="en-GB"/>
              </w:rPr>
              <w:t>Accuracy Analytics (1..max)</w:t>
            </w:r>
          </w:p>
        </w:tc>
        <w:tc>
          <w:tcPr>
            <w:tcW w:w="7147" w:type="dxa"/>
            <w:shd w:val="clear" w:color="auto" w:fill="auto"/>
          </w:tcPr>
          <w:p w14:paraId="5197C8DC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423BF" w:rsidRPr="00935C9B" w14:paraId="3437388A" w14:textId="77777777" w:rsidTr="00B608B3">
        <w:tc>
          <w:tcPr>
            <w:tcW w:w="2482" w:type="dxa"/>
            <w:shd w:val="clear" w:color="auto" w:fill="auto"/>
          </w:tcPr>
          <w:p w14:paraId="226ED40F" w14:textId="18287451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&gt;Applicable Area</w:t>
            </w:r>
            <w:r w:rsidR="00B457F9">
              <w:rPr>
                <w:rFonts w:ascii="Arial" w:hAnsi="Arial"/>
                <w:sz w:val="18"/>
                <w:lang w:eastAsia="en-GB"/>
              </w:rPr>
              <w:t xml:space="preserve"> or location (optional)</w:t>
            </w:r>
          </w:p>
        </w:tc>
        <w:tc>
          <w:tcPr>
            <w:tcW w:w="7147" w:type="dxa"/>
            <w:shd w:val="clear" w:color="auto" w:fill="auto"/>
          </w:tcPr>
          <w:p w14:paraId="10CA193F" w14:textId="6B0FFAD4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 xml:space="preserve">A list of TAIs or Cell IDs </w:t>
            </w:r>
            <w:r w:rsidR="00B608B3">
              <w:rPr>
                <w:rFonts w:ascii="Arial" w:hAnsi="Arial"/>
                <w:sz w:val="18"/>
                <w:lang w:eastAsia="en-GB"/>
              </w:rPr>
              <w:t xml:space="preserve">or </w:t>
            </w:r>
            <w:r w:rsidR="00B608B3" w:rsidRPr="00E228F7">
              <w:t>below cell level location information</w:t>
            </w:r>
            <w:r w:rsidRPr="00935C9B">
              <w:rPr>
                <w:rFonts w:ascii="Arial" w:hAnsi="Arial"/>
                <w:sz w:val="18"/>
                <w:lang w:eastAsia="en-GB"/>
              </w:rPr>
              <w:t xml:space="preserve"> that the analytics applies to.</w:t>
            </w:r>
            <w:r w:rsidR="00B457F9">
              <w:rPr>
                <w:rFonts w:ascii="Arial" w:hAnsi="Arial"/>
                <w:sz w:val="18"/>
                <w:lang w:eastAsia="en-GB"/>
              </w:rPr>
              <w:t xml:space="preserve"> May be omitted if information applies for entire requested area or if statistics for a single location were requested.</w:t>
            </w:r>
          </w:p>
        </w:tc>
      </w:tr>
      <w:tr w:rsidR="00A423BF" w:rsidRPr="00935C9B" w14:paraId="7F71902F" w14:textId="77777777" w:rsidTr="00B608B3">
        <w:tc>
          <w:tcPr>
            <w:tcW w:w="2482" w:type="dxa"/>
            <w:shd w:val="clear" w:color="auto" w:fill="auto"/>
          </w:tcPr>
          <w:p w14:paraId="4580D7E1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&gt;Applicable Time Period</w:t>
            </w:r>
          </w:p>
        </w:tc>
        <w:tc>
          <w:tcPr>
            <w:tcW w:w="7147" w:type="dxa"/>
            <w:shd w:val="clear" w:color="auto" w:fill="auto"/>
          </w:tcPr>
          <w:p w14:paraId="7AE6B318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The time period within the Analytics target period that the analytics applies to.</w:t>
            </w:r>
          </w:p>
        </w:tc>
      </w:tr>
      <w:tr w:rsidR="00A423BF" w:rsidRPr="00935C9B" w14:paraId="3B6EC1F1" w14:textId="77777777" w:rsidTr="00B608B3">
        <w:tc>
          <w:tcPr>
            <w:tcW w:w="2482" w:type="dxa"/>
            <w:shd w:val="clear" w:color="auto" w:fill="auto"/>
          </w:tcPr>
          <w:p w14:paraId="514108B7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 Positioning Method</w:t>
            </w:r>
          </w:p>
        </w:tc>
        <w:tc>
          <w:tcPr>
            <w:tcW w:w="7147" w:type="dxa"/>
            <w:shd w:val="clear" w:color="auto" w:fill="auto"/>
          </w:tcPr>
          <w:p w14:paraId="46F83750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The positioning method used to measure location</w:t>
            </w:r>
          </w:p>
        </w:tc>
      </w:tr>
      <w:tr w:rsidR="00B457F9" w:rsidRPr="00935C9B" w14:paraId="4278C9D2" w14:textId="77777777" w:rsidTr="00546CD0">
        <w:tc>
          <w:tcPr>
            <w:tcW w:w="2482" w:type="dxa"/>
            <w:shd w:val="clear" w:color="auto" w:fill="auto"/>
          </w:tcPr>
          <w:p w14:paraId="501BC092" w14:textId="5F16883B" w:rsidR="00B457F9" w:rsidRPr="00935C9B" w:rsidRDefault="00B457F9" w:rsidP="00546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 xml:space="preserve">&gt; analytics accuracy </w:t>
            </w:r>
            <w:r>
              <w:t xml:space="preserve">(horizontal and </w:t>
            </w:r>
            <w:proofErr w:type="spellStart"/>
            <w:r>
              <w:t>optionaly</w:t>
            </w:r>
            <w:proofErr w:type="spellEnd"/>
            <w:r>
              <w:t xml:space="preserve"> vertical)</w:t>
            </w:r>
          </w:p>
        </w:tc>
        <w:tc>
          <w:tcPr>
            <w:tcW w:w="7147" w:type="dxa"/>
            <w:shd w:val="clear" w:color="auto" w:fill="auto"/>
          </w:tcPr>
          <w:p w14:paraId="53B78511" w14:textId="7591B12E" w:rsidR="00B457F9" w:rsidRPr="00935C9B" w:rsidRDefault="00B457F9" w:rsidP="00546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Statistics about the horizontal and optionally vertical location accuracy of applicable positioning method at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at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indicated location or location area.</w:t>
            </w:r>
          </w:p>
        </w:tc>
      </w:tr>
      <w:tr w:rsidR="00A423BF" w:rsidRPr="00935C9B" w14:paraId="3CF056E8" w14:textId="77777777" w:rsidTr="00B608B3">
        <w:tc>
          <w:tcPr>
            <w:tcW w:w="2482" w:type="dxa"/>
            <w:shd w:val="clear" w:color="auto" w:fill="auto"/>
          </w:tcPr>
          <w:p w14:paraId="10CE6BB2" w14:textId="0FECAA49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&gt; Percentage of UE in indoor/outdoor in target area</w:t>
            </w:r>
            <w:r w:rsidR="00B457F9">
              <w:rPr>
                <w:rFonts w:ascii="Arial" w:hAnsi="Arial"/>
                <w:sz w:val="18"/>
                <w:lang w:eastAsia="en-GB"/>
              </w:rPr>
              <w:t xml:space="preserve"> (optional)</w:t>
            </w:r>
          </w:p>
        </w:tc>
        <w:tc>
          <w:tcPr>
            <w:tcW w:w="7147" w:type="dxa"/>
            <w:shd w:val="clear" w:color="auto" w:fill="auto"/>
          </w:tcPr>
          <w:p w14:paraId="5A0640C9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Provides a ration of UEs that are indoor/outdoor in the target area</w:t>
            </w:r>
          </w:p>
        </w:tc>
      </w:tr>
      <w:tr w:rsidR="00B457F9" w:rsidRPr="00935C9B" w14:paraId="162017CC" w14:textId="77777777" w:rsidTr="002331B5">
        <w:tc>
          <w:tcPr>
            <w:tcW w:w="2482" w:type="dxa"/>
            <w:shd w:val="clear" w:color="auto" w:fill="auto"/>
          </w:tcPr>
          <w:p w14:paraId="53F56087" w14:textId="7B819AF3" w:rsidR="00B457F9" w:rsidRPr="00935C9B" w:rsidRDefault="00B457F9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&gt; Indication whether location is indoor/outdoor (optional)</w:t>
            </w:r>
          </w:p>
        </w:tc>
        <w:tc>
          <w:tcPr>
            <w:tcW w:w="7147" w:type="dxa"/>
            <w:shd w:val="clear" w:color="auto" w:fill="auto"/>
          </w:tcPr>
          <w:p w14:paraId="07850BBD" w14:textId="11784191" w:rsidR="00B457F9" w:rsidRPr="00935C9B" w:rsidRDefault="00B457F9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If a single location is location accuracy statistics, indication whether that </w:t>
            </w:r>
            <w:r w:rsidR="006C5841">
              <w:rPr>
                <w:rFonts w:ascii="Arial" w:hAnsi="Arial"/>
                <w:sz w:val="18"/>
                <w:lang w:eastAsia="en-GB"/>
              </w:rPr>
              <w:t>location</w:t>
            </w:r>
            <w:r>
              <w:rPr>
                <w:rFonts w:ascii="Arial" w:hAnsi="Arial"/>
                <w:sz w:val="18"/>
                <w:lang w:eastAsia="en-GB"/>
              </w:rPr>
              <w:t xml:space="preserve"> is indoor or outdoor</w:t>
            </w:r>
          </w:p>
        </w:tc>
      </w:tr>
      <w:tr w:rsidR="00B457F9" w:rsidRPr="00935C9B" w14:paraId="5A2548B9" w14:textId="77777777" w:rsidTr="00B457F9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FB70B" w14:textId="77777777" w:rsidR="00B457F9" w:rsidRPr="00935C9B" w:rsidRDefault="00B457F9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&gt;Confidence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2744" w14:textId="70B382A9" w:rsidR="00B457F9" w:rsidRPr="00935C9B" w:rsidRDefault="00B457F9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 xml:space="preserve">Confidence of the </w:t>
            </w:r>
            <w:r>
              <w:rPr>
                <w:rFonts w:ascii="Arial" w:hAnsi="Arial"/>
                <w:sz w:val="18"/>
                <w:lang w:eastAsia="en-GB"/>
              </w:rPr>
              <w:t>statistics</w:t>
            </w:r>
          </w:p>
        </w:tc>
      </w:tr>
    </w:tbl>
    <w:p w14:paraId="68275DF6" w14:textId="77777777" w:rsidR="00A423BF" w:rsidRDefault="00A423BF" w:rsidP="00A423BF">
      <w:pPr>
        <w:pStyle w:val="TH"/>
      </w:pPr>
    </w:p>
    <w:p w14:paraId="494C98A2" w14:textId="77777777" w:rsidR="00A423BF" w:rsidRDefault="00A423BF" w:rsidP="00A423BF">
      <w:pPr>
        <w:pStyle w:val="TH"/>
      </w:pPr>
      <w:r>
        <w:t>Table 6.x.3-2: Location Accuracy predictions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A423BF" w:rsidRPr="00935C9B" w14:paraId="63B246BC" w14:textId="77777777" w:rsidTr="002331B5">
        <w:tc>
          <w:tcPr>
            <w:tcW w:w="2476" w:type="dxa"/>
            <w:shd w:val="clear" w:color="auto" w:fill="auto"/>
          </w:tcPr>
          <w:p w14:paraId="1A8858C5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35C9B">
              <w:rPr>
                <w:rFonts w:ascii="Arial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7137" w:type="dxa"/>
            <w:shd w:val="clear" w:color="auto" w:fill="auto"/>
          </w:tcPr>
          <w:p w14:paraId="7BC22FD7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35C9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A423BF" w:rsidRPr="00935C9B" w14:paraId="6CF9238E" w14:textId="77777777" w:rsidTr="002331B5">
        <w:tc>
          <w:tcPr>
            <w:tcW w:w="2476" w:type="dxa"/>
            <w:shd w:val="clear" w:color="auto" w:fill="auto"/>
          </w:tcPr>
          <w:p w14:paraId="49508F69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List of Accuracy sustainability Analytics (1..max)</w:t>
            </w:r>
          </w:p>
        </w:tc>
        <w:tc>
          <w:tcPr>
            <w:tcW w:w="7137" w:type="dxa"/>
            <w:shd w:val="clear" w:color="auto" w:fill="auto"/>
          </w:tcPr>
          <w:p w14:paraId="329A8550" w14:textId="77777777" w:rsidR="00A423BF" w:rsidRPr="00935C9B" w:rsidRDefault="00A423BF" w:rsidP="00233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C5841" w:rsidRPr="00935C9B" w14:paraId="16524F5B" w14:textId="77777777" w:rsidTr="002331B5">
        <w:tc>
          <w:tcPr>
            <w:tcW w:w="2476" w:type="dxa"/>
            <w:shd w:val="clear" w:color="auto" w:fill="auto"/>
          </w:tcPr>
          <w:p w14:paraId="2CD5E218" w14:textId="61E212AA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&gt;Applicable Area</w:t>
            </w:r>
            <w:r>
              <w:rPr>
                <w:rFonts w:ascii="Arial" w:hAnsi="Arial"/>
                <w:sz w:val="18"/>
                <w:lang w:eastAsia="en-GB"/>
              </w:rPr>
              <w:t xml:space="preserve"> or location (optional)</w:t>
            </w:r>
          </w:p>
        </w:tc>
        <w:tc>
          <w:tcPr>
            <w:tcW w:w="7137" w:type="dxa"/>
            <w:shd w:val="clear" w:color="auto" w:fill="auto"/>
          </w:tcPr>
          <w:p w14:paraId="244F6E97" w14:textId="38F2DCA0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 xml:space="preserve">A list of TAIs or Cell IDs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 w:rsidRPr="00E228F7">
              <w:t>below cell level location information</w:t>
            </w:r>
            <w:r w:rsidRPr="00935C9B">
              <w:rPr>
                <w:rFonts w:ascii="Arial" w:hAnsi="Arial"/>
                <w:sz w:val="18"/>
                <w:lang w:eastAsia="en-GB"/>
              </w:rPr>
              <w:t xml:space="preserve"> that the analytics applies to.</w:t>
            </w:r>
            <w:r>
              <w:rPr>
                <w:rFonts w:ascii="Arial" w:hAnsi="Arial"/>
                <w:sz w:val="18"/>
                <w:lang w:eastAsia="en-GB"/>
              </w:rPr>
              <w:t xml:space="preserve"> May be omitted if information applies for entire requested area or if statistics for a single location were requested.</w:t>
            </w:r>
          </w:p>
        </w:tc>
      </w:tr>
      <w:tr w:rsidR="006C5841" w:rsidRPr="00935C9B" w14:paraId="2CE314D9" w14:textId="77777777" w:rsidTr="002331B5">
        <w:tc>
          <w:tcPr>
            <w:tcW w:w="2476" w:type="dxa"/>
            <w:shd w:val="clear" w:color="auto" w:fill="auto"/>
          </w:tcPr>
          <w:p w14:paraId="6EBB07E2" w14:textId="5806A9EF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&gt;Applicable Time Period</w:t>
            </w:r>
          </w:p>
        </w:tc>
        <w:tc>
          <w:tcPr>
            <w:tcW w:w="7137" w:type="dxa"/>
            <w:shd w:val="clear" w:color="auto" w:fill="auto"/>
          </w:tcPr>
          <w:p w14:paraId="182A614A" w14:textId="1EF651C3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 xml:space="preserve">The time period within the Analytics target period that the </w:t>
            </w:r>
            <w:r>
              <w:rPr>
                <w:rFonts w:ascii="Arial" w:hAnsi="Arial"/>
                <w:sz w:val="18"/>
                <w:lang w:eastAsia="en-GB"/>
              </w:rPr>
              <w:t>prediction</w:t>
            </w:r>
            <w:r w:rsidRPr="00935C9B">
              <w:rPr>
                <w:rFonts w:ascii="Arial" w:hAnsi="Arial"/>
                <w:sz w:val="18"/>
                <w:lang w:eastAsia="en-GB"/>
              </w:rPr>
              <w:t xml:space="preserve"> applies to.</w:t>
            </w:r>
          </w:p>
        </w:tc>
      </w:tr>
      <w:tr w:rsidR="006C5841" w:rsidRPr="00935C9B" w14:paraId="46D8A4E5" w14:textId="77777777" w:rsidTr="002331B5">
        <w:tc>
          <w:tcPr>
            <w:tcW w:w="2476" w:type="dxa"/>
            <w:shd w:val="clear" w:color="auto" w:fill="auto"/>
          </w:tcPr>
          <w:p w14:paraId="1EA38ED1" w14:textId="564604F4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 Positioning Method</w:t>
            </w:r>
          </w:p>
        </w:tc>
        <w:tc>
          <w:tcPr>
            <w:tcW w:w="7137" w:type="dxa"/>
            <w:shd w:val="clear" w:color="auto" w:fill="auto"/>
          </w:tcPr>
          <w:p w14:paraId="03AAB46E" w14:textId="5738D7CF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The positioning method used to measure location</w:t>
            </w:r>
          </w:p>
        </w:tc>
      </w:tr>
      <w:tr w:rsidR="006C5841" w:rsidRPr="00935C9B" w14:paraId="315C9C09" w14:textId="77777777" w:rsidTr="002331B5">
        <w:tc>
          <w:tcPr>
            <w:tcW w:w="2476" w:type="dxa"/>
            <w:shd w:val="clear" w:color="auto" w:fill="auto"/>
          </w:tcPr>
          <w:p w14:paraId="003AC33B" w14:textId="3ABC11DE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 xml:space="preserve">&gt; analytics accuracy </w:t>
            </w:r>
            <w:r>
              <w:t xml:space="preserve">(horizontal and </w:t>
            </w:r>
            <w:proofErr w:type="spellStart"/>
            <w:r>
              <w:t>optionaly</w:t>
            </w:r>
            <w:proofErr w:type="spellEnd"/>
            <w:r>
              <w:t xml:space="preserve"> vertical)</w:t>
            </w:r>
          </w:p>
        </w:tc>
        <w:tc>
          <w:tcPr>
            <w:tcW w:w="7137" w:type="dxa"/>
            <w:shd w:val="clear" w:color="auto" w:fill="auto"/>
          </w:tcPr>
          <w:p w14:paraId="69606055" w14:textId="3FC236CB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predictions about the horizontal and optionally vertical location accuracy of applicable positioning method at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at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indicated location or location area.</w:t>
            </w:r>
          </w:p>
        </w:tc>
      </w:tr>
      <w:tr w:rsidR="006C5841" w:rsidRPr="00935C9B" w14:paraId="22A6BD2E" w14:textId="77777777" w:rsidTr="002331B5">
        <w:tc>
          <w:tcPr>
            <w:tcW w:w="2476" w:type="dxa"/>
            <w:shd w:val="clear" w:color="auto" w:fill="auto"/>
          </w:tcPr>
          <w:p w14:paraId="48DAD07F" w14:textId="75F2C9F4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&gt; Percentage of UE in indoor/outdoor in target area (optional)</w:t>
            </w:r>
          </w:p>
        </w:tc>
        <w:tc>
          <w:tcPr>
            <w:tcW w:w="7137" w:type="dxa"/>
            <w:shd w:val="clear" w:color="auto" w:fill="auto"/>
          </w:tcPr>
          <w:p w14:paraId="0D7D8011" w14:textId="703E04A5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Provides a predicted ratio of UEs that are indoor/outdoor in the target area</w:t>
            </w:r>
          </w:p>
        </w:tc>
      </w:tr>
      <w:tr w:rsidR="006C5841" w:rsidRPr="00935C9B" w14:paraId="26F81B2C" w14:textId="77777777" w:rsidTr="002331B5">
        <w:tc>
          <w:tcPr>
            <w:tcW w:w="2476" w:type="dxa"/>
            <w:shd w:val="clear" w:color="auto" w:fill="auto"/>
          </w:tcPr>
          <w:p w14:paraId="71B45F9B" w14:textId="2770FE5B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&gt; Indication whether location is indoor/outdoor (optional)</w:t>
            </w:r>
          </w:p>
        </w:tc>
        <w:tc>
          <w:tcPr>
            <w:tcW w:w="7137" w:type="dxa"/>
            <w:shd w:val="clear" w:color="auto" w:fill="auto"/>
          </w:tcPr>
          <w:p w14:paraId="2FC4AB9B" w14:textId="55D7FB98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If a single location is location accuracy statistics, indication whether that location is predicted to be indoor or outdoor</w:t>
            </w:r>
          </w:p>
        </w:tc>
      </w:tr>
      <w:tr w:rsidR="006C5841" w:rsidRPr="00935C9B" w14:paraId="4610462D" w14:textId="77777777" w:rsidTr="002331B5">
        <w:tc>
          <w:tcPr>
            <w:tcW w:w="2476" w:type="dxa"/>
            <w:shd w:val="clear" w:color="auto" w:fill="auto"/>
          </w:tcPr>
          <w:p w14:paraId="797CF220" w14:textId="77777777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&gt;Confidence</w:t>
            </w:r>
          </w:p>
        </w:tc>
        <w:tc>
          <w:tcPr>
            <w:tcW w:w="7137" w:type="dxa"/>
            <w:shd w:val="clear" w:color="auto" w:fill="auto"/>
          </w:tcPr>
          <w:p w14:paraId="4961C004" w14:textId="77777777" w:rsidR="006C5841" w:rsidRPr="00935C9B" w:rsidRDefault="006C5841" w:rsidP="006C5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35C9B">
              <w:rPr>
                <w:rFonts w:ascii="Arial" w:hAnsi="Arial"/>
                <w:sz w:val="18"/>
                <w:lang w:eastAsia="en-GB"/>
              </w:rPr>
              <w:t>Confidence of the prediction.</w:t>
            </w:r>
          </w:p>
        </w:tc>
      </w:tr>
    </w:tbl>
    <w:p w14:paraId="7960F553" w14:textId="77777777" w:rsidR="00A423BF" w:rsidRDefault="00A423BF" w:rsidP="00A423BF">
      <w:pPr>
        <w:pStyle w:val="FP"/>
      </w:pPr>
    </w:p>
    <w:p w14:paraId="17B06E36" w14:textId="77777777" w:rsidR="00A423BF" w:rsidRDefault="00A423BF" w:rsidP="00A423BF">
      <w:pPr>
        <w:pStyle w:val="Heading3"/>
      </w:pPr>
      <w:bookmarkStart w:id="11" w:name="_Toc114572156"/>
      <w:r>
        <w:lastRenderedPageBreak/>
        <w:t>6.x.4</w:t>
      </w:r>
      <w:r>
        <w:tab/>
        <w:t xml:space="preserve">Procedures to request </w:t>
      </w:r>
      <w:bookmarkEnd w:id="11"/>
      <w:r>
        <w:t>Location Accuracy Analytics</w:t>
      </w:r>
    </w:p>
    <w:bookmarkStart w:id="12" w:name="_Toc20204620"/>
    <w:bookmarkStart w:id="13" w:name="_Toc27895326"/>
    <w:bookmarkStart w:id="14" w:name="_Toc36192429"/>
    <w:bookmarkStart w:id="15" w:name="_Toc45193532"/>
    <w:bookmarkStart w:id="16" w:name="_Toc47593164"/>
    <w:bookmarkStart w:id="17" w:name="_Toc51835251"/>
    <w:bookmarkStart w:id="18" w:name="_Toc51836193"/>
    <w:p w14:paraId="6D598EF1" w14:textId="561C9447" w:rsidR="00D6143F" w:rsidRPr="00E228F7" w:rsidRDefault="005F3007" w:rsidP="006C5841">
      <w:pPr>
        <w:pStyle w:val="TH"/>
      </w:pPr>
      <w:r>
        <w:object w:dxaOrig="11940" w:dyaOrig="8175" w14:anchorId="36B4C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.75pt;height:355.5pt" o:ole="">
            <v:imagedata r:id="rId22" o:title=""/>
          </v:shape>
          <o:OLEObject Type="Embed" ProgID="Visio.Drawing.15" ShapeID="_x0000_i1025" DrawAspect="Content" ObjectID="_1734808801" r:id="rId23"/>
        </w:object>
      </w:r>
    </w:p>
    <w:p w14:paraId="4C024BF9" w14:textId="77777777" w:rsidR="006C5841" w:rsidRPr="00E228F7" w:rsidRDefault="006C5841" w:rsidP="006C5841">
      <w:pPr>
        <w:pStyle w:val="TF"/>
      </w:pPr>
      <w:r w:rsidRPr="00E228F7">
        <w:t>Figure 6.59.2-1: Location accuracy prediction and usage</w:t>
      </w:r>
    </w:p>
    <w:p w14:paraId="0F296A20" w14:textId="65DA94F2" w:rsidR="006C5841" w:rsidRPr="00E228F7" w:rsidRDefault="000F5B38" w:rsidP="000F5B38">
      <w:pPr>
        <w:pStyle w:val="B1"/>
        <w:rPr>
          <w:rFonts w:eastAsia="DengXian"/>
        </w:rPr>
      </w:pPr>
      <w:r>
        <w:rPr>
          <w:rFonts w:eastAsia="DengXian"/>
        </w:rPr>
        <w:t>0.</w:t>
      </w:r>
      <w:r>
        <w:rPr>
          <w:rFonts w:eastAsia="DengXian"/>
        </w:rPr>
        <w:tab/>
      </w:r>
      <w:r w:rsidR="006C5841" w:rsidRPr="00E228F7">
        <w:rPr>
          <w:rFonts w:eastAsia="DengXian"/>
        </w:rPr>
        <w:t>Pre-condition: NWDAF has a trained supervised ML model for predicting location accuracy.</w:t>
      </w:r>
    </w:p>
    <w:p w14:paraId="42D8F8DC" w14:textId="56C676BF" w:rsidR="006C5841" w:rsidRPr="00E228F7" w:rsidRDefault="006C5841" w:rsidP="006C5841">
      <w:pPr>
        <w:pStyle w:val="B1"/>
        <w:rPr>
          <w:rFonts w:eastAsia="DengXian"/>
        </w:rPr>
      </w:pPr>
      <w:r w:rsidRPr="00E228F7">
        <w:rPr>
          <w:rFonts w:eastAsia="DengXian"/>
        </w:rPr>
        <w:t>1.</w:t>
      </w:r>
      <w:r w:rsidRPr="00E228F7">
        <w:rPr>
          <w:rFonts w:eastAsia="DengXian"/>
        </w:rPr>
        <w:tab/>
        <w:t xml:space="preserve">LCS Client requests </w:t>
      </w:r>
      <w:r w:rsidR="000F5B38">
        <w:rPr>
          <w:rFonts w:eastAsia="DengXian"/>
        </w:rPr>
        <w:t>from</w:t>
      </w:r>
      <w:r w:rsidRPr="00E228F7">
        <w:rPr>
          <w:rFonts w:eastAsia="DengXian"/>
        </w:rPr>
        <w:t xml:space="preserve"> LMF the UE location with QoS Class set as either "Multiple QoS Class" or "Assured" along with the location accuracy required.</w:t>
      </w:r>
    </w:p>
    <w:p w14:paraId="18CFE259" w14:textId="2967999C" w:rsidR="006C5841" w:rsidRPr="00E228F7" w:rsidRDefault="006C5841" w:rsidP="006C5841">
      <w:pPr>
        <w:pStyle w:val="B1"/>
        <w:rPr>
          <w:rFonts w:eastAsia="DengXian"/>
        </w:rPr>
      </w:pPr>
      <w:r w:rsidRPr="00E228F7">
        <w:rPr>
          <w:rFonts w:eastAsia="DengXian"/>
        </w:rPr>
        <w:t>2.</w:t>
      </w:r>
      <w:r w:rsidRPr="00E228F7">
        <w:rPr>
          <w:rFonts w:eastAsia="DengXian"/>
        </w:rPr>
        <w:tab/>
        <w:t>The LMF initiates the LCS session and derives the UE location estimate.</w:t>
      </w:r>
    </w:p>
    <w:p w14:paraId="7A2B1C50" w14:textId="66B3E523" w:rsidR="006C5841" w:rsidRPr="00E228F7" w:rsidRDefault="006C5841" w:rsidP="006C5841">
      <w:pPr>
        <w:pStyle w:val="B1"/>
        <w:rPr>
          <w:rFonts w:eastAsia="DengXian"/>
        </w:rPr>
      </w:pPr>
      <w:r w:rsidRPr="00E228F7">
        <w:rPr>
          <w:rFonts w:eastAsia="DengXian"/>
        </w:rPr>
        <w:t>3.</w:t>
      </w:r>
      <w:r w:rsidRPr="00E228F7">
        <w:rPr>
          <w:rFonts w:eastAsia="DengXian"/>
        </w:rPr>
        <w:tab/>
        <w:t xml:space="preserve">The LMF queries the NWDAF for the location accuracy giving as inputs the corresponding Analytics ID </w:t>
      </w:r>
      <w:r w:rsidR="000F5B38">
        <w:rPr>
          <w:rFonts w:eastAsia="DengXian"/>
        </w:rPr>
        <w:t xml:space="preserve">and UE location estimate or corresponding area </w:t>
      </w:r>
      <w:r w:rsidR="000F5B38" w:rsidRPr="00E228F7">
        <w:rPr>
          <w:rFonts w:eastAsia="DengXian"/>
        </w:rPr>
        <w:t>(cell ID/TAI).</w:t>
      </w:r>
      <w:r w:rsidRPr="00E228F7">
        <w:rPr>
          <w:rFonts w:eastAsia="DengXian"/>
        </w:rPr>
        <w:t xml:space="preserve">. Other inputs </w:t>
      </w:r>
      <w:r w:rsidR="000F5B38">
        <w:rPr>
          <w:rFonts w:eastAsia="DengXian"/>
        </w:rPr>
        <w:t>can</w:t>
      </w:r>
      <w:r w:rsidRPr="00E228F7">
        <w:rPr>
          <w:rFonts w:eastAsia="DengXian"/>
        </w:rPr>
        <w:t xml:space="preserve"> be UE positioning method</w:t>
      </w:r>
      <w:r w:rsidR="000F5B38">
        <w:rPr>
          <w:rFonts w:eastAsia="DengXian"/>
        </w:rPr>
        <w:t xml:space="preserve"> and </w:t>
      </w:r>
      <w:r w:rsidRPr="00E228F7">
        <w:rPr>
          <w:rFonts w:eastAsia="DengXian"/>
        </w:rPr>
        <w:t>assistance data.</w:t>
      </w:r>
    </w:p>
    <w:p w14:paraId="62EA1ACD" w14:textId="0B78FC04" w:rsidR="006C5841" w:rsidRPr="00E228F7" w:rsidRDefault="006C5841" w:rsidP="006C5841">
      <w:pPr>
        <w:pStyle w:val="NO"/>
        <w:rPr>
          <w:rFonts w:eastAsia="DengXian"/>
        </w:rPr>
      </w:pPr>
      <w:r w:rsidRPr="00E228F7">
        <w:rPr>
          <w:rFonts w:eastAsia="DengXian"/>
        </w:rPr>
        <w:t>NOTE 1:</w:t>
      </w:r>
      <w:r w:rsidRPr="00E228F7">
        <w:rPr>
          <w:rFonts w:eastAsia="DengXian"/>
        </w:rPr>
        <w:tab/>
        <w:t xml:space="preserve">Both </w:t>
      </w:r>
      <w:proofErr w:type="spellStart"/>
      <w:r w:rsidRPr="00E228F7">
        <w:rPr>
          <w:rFonts w:eastAsia="DengXian"/>
        </w:rPr>
        <w:t>Nnwdaf_AnalyticsSubscription</w:t>
      </w:r>
      <w:proofErr w:type="spellEnd"/>
      <w:r w:rsidRPr="00E228F7">
        <w:rPr>
          <w:rFonts w:eastAsia="DengXian"/>
        </w:rPr>
        <w:t xml:space="preserve"> </w:t>
      </w:r>
      <w:r w:rsidR="000F5B38">
        <w:rPr>
          <w:rFonts w:eastAsia="DengXian"/>
        </w:rPr>
        <w:t>or</w:t>
      </w:r>
      <w:r w:rsidRPr="00E228F7">
        <w:rPr>
          <w:rFonts w:eastAsia="DengXian"/>
        </w:rPr>
        <w:t xml:space="preserve"> </w:t>
      </w:r>
      <w:proofErr w:type="spellStart"/>
      <w:r w:rsidRPr="00E228F7">
        <w:rPr>
          <w:rFonts w:eastAsia="DengXian"/>
        </w:rPr>
        <w:t>Nnwdaf_AnalyticsInfo</w:t>
      </w:r>
      <w:proofErr w:type="spellEnd"/>
      <w:r w:rsidRPr="00E228F7">
        <w:rPr>
          <w:rFonts w:eastAsia="DengXian"/>
        </w:rPr>
        <w:t xml:space="preserve"> services can be used </w:t>
      </w:r>
      <w:r w:rsidR="000F5B38">
        <w:rPr>
          <w:rFonts w:eastAsia="DengXian"/>
        </w:rPr>
        <w:t xml:space="preserve">for </w:t>
      </w:r>
      <w:r w:rsidRPr="00E228F7">
        <w:rPr>
          <w:rFonts w:eastAsia="DengXian"/>
        </w:rPr>
        <w:t xml:space="preserve">step 3. above. The </w:t>
      </w:r>
      <w:proofErr w:type="spellStart"/>
      <w:r w:rsidRPr="00E228F7">
        <w:rPr>
          <w:rFonts w:eastAsia="DengXian"/>
        </w:rPr>
        <w:t>Nnwdaf_AnalyticsSubscription</w:t>
      </w:r>
      <w:proofErr w:type="spellEnd"/>
      <w:r w:rsidRPr="00E228F7">
        <w:rPr>
          <w:rFonts w:eastAsia="DengXian"/>
        </w:rPr>
        <w:t xml:space="preserve"> service can be used by a service consumer to receive notifications about location accuracy, e.g. when a change is detected.</w:t>
      </w:r>
    </w:p>
    <w:p w14:paraId="4A13207C" w14:textId="1E6A607C" w:rsidR="006C5841" w:rsidRPr="00E228F7" w:rsidRDefault="006C5841" w:rsidP="006C5841">
      <w:pPr>
        <w:pStyle w:val="B1"/>
        <w:rPr>
          <w:rFonts w:eastAsia="DengXian"/>
        </w:rPr>
      </w:pPr>
      <w:r w:rsidRPr="00E228F7">
        <w:rPr>
          <w:rFonts w:eastAsia="DengXian"/>
        </w:rPr>
        <w:t>4.</w:t>
      </w:r>
      <w:r w:rsidRPr="00E228F7">
        <w:rPr>
          <w:rFonts w:eastAsia="DengXian"/>
        </w:rPr>
        <w:tab/>
        <w:t>The NWDAF uses the corresponding model and provides the location accuracy as output to the LMF.</w:t>
      </w:r>
    </w:p>
    <w:p w14:paraId="5AD2121B" w14:textId="26B2B5E9" w:rsidR="006C5841" w:rsidRPr="00E228F7" w:rsidRDefault="006C5841" w:rsidP="006C5841">
      <w:pPr>
        <w:pStyle w:val="B1"/>
        <w:rPr>
          <w:rFonts w:eastAsia="DengXian"/>
        </w:rPr>
      </w:pPr>
      <w:r w:rsidRPr="00E228F7">
        <w:rPr>
          <w:rFonts w:eastAsia="DengXian"/>
        </w:rPr>
        <w:t>5.</w:t>
      </w:r>
      <w:r w:rsidRPr="00E228F7">
        <w:rPr>
          <w:rFonts w:eastAsia="DengXian"/>
        </w:rPr>
        <w:tab/>
        <w:t>LMF compares the location accuracy received in step </w:t>
      </w:r>
      <w:r w:rsidR="000F5B38">
        <w:rPr>
          <w:rFonts w:eastAsia="DengXian"/>
        </w:rPr>
        <w:t>4</w:t>
      </w:r>
      <w:r w:rsidRPr="00E228F7">
        <w:rPr>
          <w:rFonts w:eastAsia="DengXian"/>
        </w:rPr>
        <w:t xml:space="preserve"> with the required location accuracy received in step 1 from the LCS Client.</w:t>
      </w:r>
    </w:p>
    <w:p w14:paraId="480D8693" w14:textId="3E65493F" w:rsidR="006C5841" w:rsidRPr="00E228F7" w:rsidRDefault="006C5841" w:rsidP="006C5841">
      <w:pPr>
        <w:pStyle w:val="B1"/>
        <w:rPr>
          <w:rFonts w:eastAsia="DengXian"/>
        </w:rPr>
      </w:pPr>
      <w:r w:rsidRPr="00E228F7">
        <w:rPr>
          <w:rFonts w:eastAsia="DengXian"/>
        </w:rPr>
        <w:t>6</w:t>
      </w:r>
      <w:r w:rsidR="000F5B38">
        <w:rPr>
          <w:rFonts w:eastAsia="DengXian"/>
        </w:rPr>
        <w:t>-7</w:t>
      </w:r>
      <w:r w:rsidRPr="00E228F7">
        <w:rPr>
          <w:rFonts w:eastAsia="DengXian"/>
        </w:rPr>
        <w:t>.</w:t>
      </w:r>
      <w:r w:rsidRPr="00E228F7">
        <w:rPr>
          <w:rFonts w:eastAsia="DengXian"/>
        </w:rPr>
        <w:tab/>
        <w:t>If the required location accuracy is not met, the LMF takes subsequent actions like re-executing the LCS procedure with more stringent parameters.</w:t>
      </w:r>
    </w:p>
    <w:p w14:paraId="49F09D67" w14:textId="77777777" w:rsidR="006C5841" w:rsidRPr="00E228F7" w:rsidRDefault="006C5841" w:rsidP="006C5841">
      <w:pPr>
        <w:pStyle w:val="B1"/>
        <w:rPr>
          <w:rFonts w:eastAsia="DengXian"/>
        </w:rPr>
      </w:pPr>
      <w:r w:rsidRPr="00E228F7">
        <w:rPr>
          <w:rFonts w:eastAsia="DengXian"/>
        </w:rPr>
        <w:t>7.</w:t>
      </w:r>
      <w:r w:rsidRPr="00E228F7">
        <w:rPr>
          <w:rFonts w:eastAsia="DengXian"/>
        </w:rPr>
        <w:tab/>
        <w:t>The LMF returns the location estimate with the required accuracy.</w:t>
      </w:r>
    </w:p>
    <w:p w14:paraId="468434D9" w14:textId="77777777" w:rsidR="00A423BF" w:rsidRDefault="00A423BF" w:rsidP="00A423BF">
      <w:pPr>
        <w:pStyle w:val="Heading5"/>
        <w:rPr>
          <w:rFonts w:ascii="Times New Roman" w:hAnsi="Times New Roman"/>
          <w:sz w:val="20"/>
        </w:rPr>
      </w:pPr>
    </w:p>
    <w:bookmarkEnd w:id="12"/>
    <w:bookmarkEnd w:id="13"/>
    <w:bookmarkEnd w:id="14"/>
    <w:bookmarkEnd w:id="15"/>
    <w:bookmarkEnd w:id="16"/>
    <w:bookmarkEnd w:id="17"/>
    <w:bookmarkEnd w:id="18"/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1"/>
    <w:bookmarkEnd w:id="2"/>
    <w:bookmarkEnd w:id="3"/>
    <w:bookmarkEnd w:id="4"/>
    <w:bookmarkEnd w:id="5"/>
    <w:bookmarkEnd w:id="6"/>
    <w:bookmarkEnd w:id="7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D37D" w14:textId="77777777" w:rsidR="00D6143F" w:rsidRDefault="00D614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A4E2" w14:textId="77777777" w:rsidR="00D6143F" w:rsidRDefault="00D614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4C50F" w14:textId="77777777" w:rsidR="00D6143F" w:rsidRDefault="00D61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24811" w14:textId="77777777" w:rsidR="00D6143F" w:rsidRDefault="00D614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01BC" w14:textId="77777777" w:rsidR="00D6143F" w:rsidRDefault="00D614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B38"/>
    <w:rsid w:val="00145D43"/>
    <w:rsid w:val="001646C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03"/>
    <w:rsid w:val="003E1A36"/>
    <w:rsid w:val="003F281C"/>
    <w:rsid w:val="00410371"/>
    <w:rsid w:val="004242F1"/>
    <w:rsid w:val="00475FCF"/>
    <w:rsid w:val="004B75B7"/>
    <w:rsid w:val="0051580D"/>
    <w:rsid w:val="00547111"/>
    <w:rsid w:val="00592D74"/>
    <w:rsid w:val="005968F9"/>
    <w:rsid w:val="005E2C44"/>
    <w:rsid w:val="005F3007"/>
    <w:rsid w:val="00621188"/>
    <w:rsid w:val="006257ED"/>
    <w:rsid w:val="00665C47"/>
    <w:rsid w:val="00695808"/>
    <w:rsid w:val="006B46FB"/>
    <w:rsid w:val="006C5841"/>
    <w:rsid w:val="006E21FB"/>
    <w:rsid w:val="007176FF"/>
    <w:rsid w:val="007474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3BF"/>
    <w:rsid w:val="00A4339C"/>
    <w:rsid w:val="00A47E70"/>
    <w:rsid w:val="00A50CF0"/>
    <w:rsid w:val="00A7671C"/>
    <w:rsid w:val="00AA2CBC"/>
    <w:rsid w:val="00AC5820"/>
    <w:rsid w:val="00AD1CD8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47BE6"/>
    <w:rsid w:val="00C66BA2"/>
    <w:rsid w:val="00C95985"/>
    <w:rsid w:val="00CC5026"/>
    <w:rsid w:val="00CC68D0"/>
    <w:rsid w:val="00D03F9A"/>
    <w:rsid w:val="00D06D51"/>
    <w:rsid w:val="00D24991"/>
    <w:rsid w:val="00D50255"/>
    <w:rsid w:val="00D6143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861105-93B2-4CBB-BFAC-5F02B3216415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a3840f4f-04be-43d1-b2ef-6ff1382503c7"/>
    <ds:schemaRef ds:uri="71c5aaf6-e6ce-465b-b873-5148d2a4c105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1311</TotalTime>
  <Pages>6</Pages>
  <Words>1195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9</cp:revision>
  <cp:lastPrinted>1899-12-31T23:00:00Z</cp:lastPrinted>
  <dcterms:created xsi:type="dcterms:W3CDTF">2023-01-05T18:57:00Z</dcterms:created>
  <dcterms:modified xsi:type="dcterms:W3CDTF">2023-01-09T21:06:00Z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</Properties>
</file>